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100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bookmarkStart w:id="0" w:name="_GoBack"/>
      <w:bookmarkEnd w:id="0"/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275DAC">
        <w:rPr>
          <w:b/>
          <w:sz w:val="28"/>
        </w:rPr>
        <w:t>4561</w:t>
      </w:r>
    </w:p>
    <w:p w:rsidR="00854A16" w:rsidRPr="006A1C35" w:rsidRDefault="008445D7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Toulouse, France, 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611138" w:rsidRPr="006A1C35">
        <w:rPr>
          <w:rFonts w:ascii="Arial" w:hAnsi="Arial"/>
          <w:sz w:val="24"/>
        </w:rPr>
        <w:t>PRD-17 on Guidance to Work Item Codes (post RAN#</w:t>
      </w:r>
      <w:r w:rsidR="009630B7">
        <w:rPr>
          <w:rFonts w:ascii="Arial" w:hAnsi="Arial"/>
          <w:sz w:val="24"/>
        </w:rPr>
        <w:t>10</w:t>
      </w:r>
      <w:r w:rsidR="008445D7">
        <w:rPr>
          <w:rFonts w:ascii="Arial" w:hAnsi="Arial"/>
          <w:sz w:val="24"/>
        </w:rPr>
        <w:t>1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8445D7">
        <w:t>1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8445D7">
        <w:t>1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100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8445D7">
        <w:t>1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RP-231824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R5-233938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Multi-SIM devices for LTE/NR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LTE_NR_MUSIM_plus_CT1-UEConTest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436492" w:rsidRDefault="00436492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  <w:p w:rsidR="00436492" w:rsidRPr="008445D7" w:rsidRDefault="00436492" w:rsidP="00802271">
            <w:pPr>
              <w:pStyle w:val="TAL"/>
              <w:rPr>
                <w:rFonts w:eastAsia="PMingLiU"/>
                <w:sz w:val="16"/>
                <w:szCs w:val="16"/>
                <w:highlight w:val="yellow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RP-232018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R5-234042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Increasing UE power high limit for CA and DC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Power_Limit_CA_DC-UEConTest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104984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104984"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RP-231610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R5-234070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for NR RF Requirement Enhancements for FR2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NR_RF_FR2_req_enh-UEConTest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02271" w:rsidRDefault="00DD6A0C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DD6A0C" w:rsidRPr="00104984" w:rsidRDefault="00DD6A0C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38.521-3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RP-232241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R5-234714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Rel-17 NR_ENDC_SON_MDT_enh-UEConTest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NR_ENDC_SON_MDT_enh-UEConTest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3D4FE1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RP-232242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R5-234716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Rel-17 NR_slice-UEConTest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NR_slice-UEConTest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C70A96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RP-232243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R5-234737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Rel-17 PC2 n39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NR_UE_PC2_n39-UEConTest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561EA0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104984"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RP-232351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R5-234792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UE RF requirements for Transparent Tx Diversity (TxD) for NR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NR_RF_TxD-UEConTest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5449DB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449DB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RP-231835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R5-234817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NR Positioning Support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NR_pos-UEConTest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02271" w:rsidRDefault="00064507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064507" w:rsidRPr="00104984" w:rsidRDefault="00064507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</w:p>
        </w:tc>
      </w:tr>
    </w:tbl>
    <w:p w:rsidR="00B055BE" w:rsidRDefault="00B055BE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8445D7">
        <w:t>3178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8445D7">
        <w:t>1</w:t>
      </w:r>
      <w:r w:rsidR="00F90AFF" w:rsidRPr="006A1C35">
        <w:t xml:space="preserve"> (post RAN#</w:t>
      </w:r>
      <w:r w:rsidR="008445D7">
        <w:t>100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0E5" w:rsidRDefault="002F20E5">
      <w:r>
        <w:separator/>
      </w:r>
    </w:p>
  </w:endnote>
  <w:endnote w:type="continuationSeparator" w:id="0">
    <w:p w:rsidR="002F20E5" w:rsidRDefault="002F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0E5" w:rsidRDefault="002F20E5">
      <w:r>
        <w:separator/>
      </w:r>
    </w:p>
  </w:footnote>
  <w:footnote w:type="continuationSeparator" w:id="0">
    <w:p w:rsidR="002F20E5" w:rsidRDefault="002F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93C929-96CC-46AD-BE1C-F3E457BD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2084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51</cp:revision>
  <cp:lastPrinted>2009-01-20T05:46:00Z</cp:lastPrinted>
  <dcterms:created xsi:type="dcterms:W3CDTF">2022-03-28T09:36:00Z</dcterms:created>
  <dcterms:modified xsi:type="dcterms:W3CDTF">2023-09-29T06:50:00Z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